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6BFBA5" w14:textId="77777777" w:rsidR="00952198" w:rsidRDefault="00952198" w:rsidP="009521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PORTAR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31A192AD" w14:textId="77777777" w:rsidR="00952198" w:rsidRDefault="00952198" w:rsidP="009521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84D75C" w14:textId="77777777" w:rsidR="00952198" w:rsidRDefault="00952198" w:rsidP="009521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469619" w14:textId="77777777" w:rsidR="00952198" w:rsidRDefault="00952198" w:rsidP="009521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Oct.1428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gramStart"/>
      <w:r>
        <w:rPr>
          <w:rFonts w:ascii="Times New Roman" w:hAnsi="Times New Roman" w:cs="Times New Roman"/>
          <w:sz w:val="24"/>
          <w:szCs w:val="24"/>
        </w:rPr>
        <w:t>Nottingham</w:t>
      </w:r>
      <w:proofErr w:type="gramEnd"/>
    </w:p>
    <w:p w14:paraId="53F92754" w14:textId="77777777" w:rsidR="00952198" w:rsidRDefault="00952198" w:rsidP="009521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William Eland of </w:t>
      </w:r>
      <w:proofErr w:type="gramStart"/>
      <w:r>
        <w:rPr>
          <w:rFonts w:ascii="Times New Roman" w:hAnsi="Times New Roman" w:cs="Times New Roman"/>
          <w:sz w:val="24"/>
          <w:szCs w:val="24"/>
        </w:rPr>
        <w:t>Basford.(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14:paraId="1866B116" w14:textId="77777777" w:rsidR="00952198" w:rsidRDefault="00952198" w:rsidP="009521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24-407)</w:t>
      </w:r>
    </w:p>
    <w:p w14:paraId="36A45E3A" w14:textId="77777777" w:rsidR="00952198" w:rsidRDefault="00952198" w:rsidP="009521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BFAA9D" w14:textId="77777777" w:rsidR="00952198" w:rsidRDefault="00952198" w:rsidP="009521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01372F" w14:textId="77777777" w:rsidR="00952198" w:rsidRPr="00DD229A" w:rsidRDefault="00952198" w:rsidP="009521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28 March 2021</w:t>
      </w:r>
    </w:p>
    <w:p w14:paraId="754950EE" w14:textId="77AEB9FF" w:rsidR="00BA00AB" w:rsidRPr="0095219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521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88CF24" w14:textId="77777777" w:rsidR="00952198" w:rsidRDefault="00952198" w:rsidP="009139A6">
      <w:r>
        <w:separator/>
      </w:r>
    </w:p>
  </w:endnote>
  <w:endnote w:type="continuationSeparator" w:id="0">
    <w:p w14:paraId="2EE82094" w14:textId="77777777" w:rsidR="00952198" w:rsidRDefault="009521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0CA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7B88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891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B2B81E" w14:textId="77777777" w:rsidR="00952198" w:rsidRDefault="00952198" w:rsidP="009139A6">
      <w:r>
        <w:separator/>
      </w:r>
    </w:p>
  </w:footnote>
  <w:footnote w:type="continuationSeparator" w:id="0">
    <w:p w14:paraId="1F776DF1" w14:textId="77777777" w:rsidR="00952198" w:rsidRDefault="009521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E0A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85A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14C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198"/>
    <w:rsid w:val="000666E0"/>
    <w:rsid w:val="002510B7"/>
    <w:rsid w:val="005C130B"/>
    <w:rsid w:val="00826F5C"/>
    <w:rsid w:val="009139A6"/>
    <w:rsid w:val="009448BB"/>
    <w:rsid w:val="00952198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3EF3C"/>
  <w15:chartTrackingRefBased/>
  <w15:docId w15:val="{3BC35FF5-BDB1-49C2-9C79-A3979E99F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2021-03-28T20:18:00Z</dcterms:created>
  <dcterms:modified xsi:type="dcterms:W3CDTF">2021-03-28T20:18:00Z</dcterms:modified>
</cp:coreProperties>
</file>